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CDE4C" w14:textId="77777777" w:rsidR="00C44467" w:rsidRDefault="00C44467" w:rsidP="00C444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de RAGENHALL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d.1403-4)</w:t>
      </w:r>
    </w:p>
    <w:p w14:paraId="3EF8CE65" w14:textId="77777777" w:rsidR="00C44467" w:rsidRDefault="00C44467" w:rsidP="00C444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6A12C8CA" w14:textId="77777777" w:rsidR="00C44467" w:rsidRDefault="00C44467" w:rsidP="00C44467">
      <w:pPr>
        <w:rPr>
          <w:rFonts w:ascii="Times New Roman" w:hAnsi="Times New Roman" w:cs="Times New Roman"/>
          <w:sz w:val="24"/>
          <w:szCs w:val="24"/>
        </w:rPr>
      </w:pPr>
    </w:p>
    <w:p w14:paraId="6DADCDE3" w14:textId="77777777" w:rsidR="00C44467" w:rsidRDefault="00C44467" w:rsidP="00C44467">
      <w:pPr>
        <w:rPr>
          <w:rFonts w:ascii="Times New Roman" w:hAnsi="Times New Roman" w:cs="Times New Roman"/>
          <w:sz w:val="24"/>
          <w:szCs w:val="24"/>
        </w:rPr>
      </w:pPr>
    </w:p>
    <w:p w14:paraId="3FC07BDF" w14:textId="77777777" w:rsidR="00C44467" w:rsidRDefault="00C44467" w:rsidP="00C444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Jan.1403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65CDDF8" w14:textId="77777777" w:rsidR="00C44467" w:rsidRDefault="00C44467" w:rsidP="00C44467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p.244)</w:t>
      </w:r>
    </w:p>
    <w:p w14:paraId="43BC69A1" w14:textId="77777777" w:rsidR="00C44467" w:rsidRDefault="00C44467" w:rsidP="00C444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Jun.1404</w:t>
      </w:r>
      <w:r>
        <w:rPr>
          <w:rFonts w:ascii="Times New Roman" w:hAnsi="Times New Roman" w:cs="Times New Roman"/>
          <w:sz w:val="24"/>
          <w:szCs w:val="24"/>
        </w:rPr>
        <w:tab/>
        <w:t>Probate of his Will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(ibid.)</w:t>
      </w:r>
    </w:p>
    <w:p w14:paraId="2E2D2CF7" w14:textId="77777777" w:rsidR="00C44467" w:rsidRDefault="00C44467" w:rsidP="00C44467">
      <w:pPr>
        <w:rPr>
          <w:rFonts w:ascii="Times New Roman" w:hAnsi="Times New Roman" w:cs="Times New Roman"/>
          <w:sz w:val="24"/>
          <w:szCs w:val="24"/>
        </w:rPr>
      </w:pPr>
    </w:p>
    <w:p w14:paraId="1622D3A7" w14:textId="77777777" w:rsidR="00C44467" w:rsidRDefault="00C44467" w:rsidP="00C44467">
      <w:pPr>
        <w:rPr>
          <w:rFonts w:ascii="Times New Roman" w:hAnsi="Times New Roman" w:cs="Times New Roman"/>
          <w:sz w:val="24"/>
          <w:szCs w:val="24"/>
        </w:rPr>
      </w:pPr>
    </w:p>
    <w:p w14:paraId="511E71ED" w14:textId="77777777" w:rsidR="00C44467" w:rsidRDefault="00C44467" w:rsidP="00C444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October 2021</w:t>
      </w:r>
    </w:p>
    <w:p w14:paraId="13E8026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874C3" w14:textId="77777777" w:rsidR="00C44467" w:rsidRDefault="00C44467" w:rsidP="009139A6">
      <w:r>
        <w:separator/>
      </w:r>
    </w:p>
  </w:endnote>
  <w:endnote w:type="continuationSeparator" w:id="0">
    <w:p w14:paraId="279FC41F" w14:textId="77777777" w:rsidR="00C44467" w:rsidRDefault="00C4446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BC27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6287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0897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1E1A5" w14:textId="77777777" w:rsidR="00C44467" w:rsidRDefault="00C44467" w:rsidP="009139A6">
      <w:r>
        <w:separator/>
      </w:r>
    </w:p>
  </w:footnote>
  <w:footnote w:type="continuationSeparator" w:id="0">
    <w:p w14:paraId="3ED1812F" w14:textId="77777777" w:rsidR="00C44467" w:rsidRDefault="00C4446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7B8E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5312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8DE6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46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44467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959E4A"/>
  <w15:chartTrackingRefBased/>
  <w15:docId w15:val="{88E4D6FC-6E22-4B55-A8AA-EFFCAFD14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4467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2021-12-01T21:09:00Z</dcterms:created>
  <dcterms:modified xsi:type="dcterms:W3CDTF">2021-12-01T21:09:00Z</dcterms:modified>
</cp:coreProperties>
</file>